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0887">
      <w:pPr>
        <w:adjustRightInd w:val="0"/>
        <w:snapToGrid w:val="0"/>
        <w:spacing w:after="100" w:afterAutospacing="1" w:line="600" w:lineRule="exact"/>
        <w:jc w:val="center"/>
        <w:rPr>
          <w:rFonts w:hint="eastAsia" w:ascii="华文中宋" w:hAnsi="华文中宋" w:eastAsia="华文中宋" w:cs="华文中宋"/>
          <w:b/>
          <w:sz w:val="44"/>
          <w:szCs w:val="44"/>
          <w:u w:val="none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u w:val="none"/>
        </w:rPr>
        <w:t>平顶山市丰裕农业种植有限公司</w:t>
      </w:r>
    </w:p>
    <w:p w14:paraId="7B813AA1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u w:val="none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u w:val="none"/>
        </w:rPr>
        <w:t>用工需求信息表</w:t>
      </w:r>
    </w:p>
    <w:p w14:paraId="3C1240D5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sz w:val="28"/>
          <w:szCs w:val="28"/>
          <w:u w:val="none"/>
        </w:rPr>
        <w:t>平顶山市丰裕农业种植有限公司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</w:t>
      </w:r>
    </w:p>
    <w:p w14:paraId="712DCFEC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ascii="华文中宋" w:hAnsi="华文中宋" w:eastAsia="华文中宋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平顶山市丰裕农业种植有限公司成立于2012年8月，占地面积5333平方米，厂房面积1800平方米，目前流转土地1000余亩，总资产5400万元:2013年12月，被评定为平顶山市农业产业化重点龙头企业:2014年4月，“曹镇”商标获准注册2015年5月，“曹镇”大米被中国绿色食品认证中心人证为绿色食品:2016年6月，通过IS09001质量管理体系认证:2016年8月，荣获平顶山市鹰城名尤农业企业:2017年，“曹镇”大米入选《河南省知名农产品品牌目录》;2017年12月，“曹镇”米被农业部登记为地理标志农产品:2017年12月，被平顶山市农业产业化办公室授予农业产业化市重点龙头企业:2018年2月，“曹镇”大米在平顶山市首届“鹰城礼物”评选中荣获“二等奖”2018年3月，被河南省绿色食品发展中心评定为河南省绿色食品示范基地2018年3月，被河南省农业厅评定为河南省农业标准化生产示范基地:2018年4月，被河南省质量技术监督局评定为河南省农业标准化示范区;2018年11月，“曹镇”大米被河南省农业厅授予河南省知名农业品牌“企业品牌”;2018年11月，荣获第十六届中国国际农产品交易会“金奖”农产品: 2019年3月，“曹镇”大米被河南省绿色食品发展中心评选为“我最喜爱的绿色食品”。2020年度荣获河南省人民政府颁发的《农牧渔业丰收奖》。</w:t>
      </w:r>
      <w:r>
        <w:rPr>
          <w:rFonts w:ascii="华文中宋" w:hAnsi="华文中宋" w:eastAsia="华文中宋"/>
          <w:bCs/>
          <w:sz w:val="28"/>
          <w:szCs w:val="28"/>
          <w:u w:val="none"/>
        </w:rPr>
        <w:t xml:space="preserve">  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43068CB4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</w:p>
    <w:p w14:paraId="6F03EF62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农业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2275B1CC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马经理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  </w:t>
      </w:r>
    </w:p>
    <w:p w14:paraId="5FB94BDF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15637525678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    </w:t>
      </w:r>
    </w:p>
    <w:p w14:paraId="0120830D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</w:rPr>
        <w:t>邮箱：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                  </w:t>
      </w:r>
    </w:p>
    <w:p w14:paraId="0D624296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6352886E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1、操作工：    5人     初中以上学历</w:t>
      </w:r>
    </w:p>
    <w:p w14:paraId="7A58DBB2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2、市场推广员：5人     沟通能力强</w:t>
      </w:r>
    </w:p>
    <w:p w14:paraId="48235D29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薪资待遇：</w:t>
      </w:r>
    </w:p>
    <w:p w14:paraId="65FFB186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1、操作工：2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35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0</w:t>
      </w:r>
    </w:p>
    <w:p w14:paraId="31E2C8A2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2、市场推广员：2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35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0+提成</w:t>
      </w:r>
    </w:p>
    <w:p w14:paraId="69A80CD5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                                           </w:t>
      </w:r>
    </w:p>
    <w:p w14:paraId="1CE1D8F8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工作地点：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曹镇乡大黄庄村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07D75378">
      <w:pPr>
        <w:jc w:val="left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zNTkyYjc3NGRkZTA0YTI3ZmMxNzIxMjRlNWUzYjMifQ=="/>
  </w:docVars>
  <w:rsids>
    <w:rsidRoot w:val="4F421746"/>
    <w:rsid w:val="001A0420"/>
    <w:rsid w:val="002E761D"/>
    <w:rsid w:val="00450410"/>
    <w:rsid w:val="00743501"/>
    <w:rsid w:val="00C36B35"/>
    <w:rsid w:val="043F09D7"/>
    <w:rsid w:val="161E5A8F"/>
    <w:rsid w:val="1726413D"/>
    <w:rsid w:val="19F73A90"/>
    <w:rsid w:val="1EA02327"/>
    <w:rsid w:val="21681610"/>
    <w:rsid w:val="26E848A3"/>
    <w:rsid w:val="289013C3"/>
    <w:rsid w:val="2EDE7569"/>
    <w:rsid w:val="320F470F"/>
    <w:rsid w:val="42556186"/>
    <w:rsid w:val="434D53A5"/>
    <w:rsid w:val="482E2110"/>
    <w:rsid w:val="4F421746"/>
    <w:rsid w:val="537C75C9"/>
    <w:rsid w:val="58DB6CD4"/>
    <w:rsid w:val="5D55615B"/>
    <w:rsid w:val="5E7B6072"/>
    <w:rsid w:val="62EF128A"/>
    <w:rsid w:val="67137642"/>
    <w:rsid w:val="684A3C42"/>
    <w:rsid w:val="694C29AA"/>
    <w:rsid w:val="6D066BB0"/>
    <w:rsid w:val="6D535020"/>
    <w:rsid w:val="6F127FC6"/>
    <w:rsid w:val="7C0C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648</Words>
  <Characters>750</Characters>
  <Lines>0</Lines>
  <Paragraphs>0</Paragraphs>
  <TotalTime>1</TotalTime>
  <ScaleCrop>false</ScaleCrop>
  <LinksUpToDate>false</LinksUpToDate>
  <CharactersWithSpaces>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2026-01-22T07:33:58Z</dcterms:modified>
  <dc:title>平顶山市用工需求信息表（方正小标宋简体）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946AE5B57F70479C83BF096BA835CBF6_13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